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84FE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84FE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84FE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84FE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84FE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84FE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84FE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84FE4" w:rsidRPr="00884FE4">
          <w:rPr>
            <w:b w:val="0"/>
          </w:rPr>
          <w:t xml:space="preserve"> 11091/</w:t>
        </w:r>
        <w:r w:rsidR="00884FE4">
          <w:t xml:space="preserve">027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84FE4" w:rsidP="00232C8F">
            <w: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84FE4" w:rsidP="00232C8F">
            <w:r>
              <w:t>22181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84FE4" w:rsidRPr="00884FE4">
          <w:rPr>
            <w:rStyle w:val="aa"/>
          </w:rPr>
          <w:t xml:space="preserve"> Поликлиника -</w:t>
        </w:r>
        <w:r w:rsidR="00884FE4" w:rsidRPr="00884FE4">
          <w:rPr>
            <w:u w:val="single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84FE4" w:rsidRPr="00884FE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84FE4" w:rsidRPr="00884FE4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84FE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84FE4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84FE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84FE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84FE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84FE4" w:rsidP="00C31869">
            <w:pPr>
              <w:jc w:val="center"/>
            </w:pPr>
            <w:r>
              <w:t>021-080-135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84FE4" w:rsidRPr="00884FE4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84FE4" w:rsidRPr="00884FE4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84FE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84FE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84F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84F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84F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84FE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40536" w:rsidRPr="0064053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640536" w:rsidRPr="00640536">
          <w:rPr>
            <w:i/>
            <w:u w:val="single"/>
          </w:rPr>
          <w:tab/>
          <w:t>   </w:t>
        </w:r>
        <w:r w:rsidR="00640536" w:rsidRPr="0064053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640536" w:rsidRPr="0064053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40536" w:rsidRPr="00640536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4FE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4FE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84FE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4FE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4FE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84FE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E1B38" w:rsidTr="006E1B3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6E1B38" w:rsidP="003C5C39">
            <w:pPr>
              <w:pStyle w:val="a8"/>
            </w:pPr>
            <w:r w:rsidRPr="006E1B3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6E1B38" w:rsidP="003C5C39">
            <w:pPr>
              <w:pStyle w:val="a8"/>
            </w:pPr>
            <w:r w:rsidRPr="006E1B3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640536" w:rsidP="003C5C39">
            <w:pPr>
              <w:pStyle w:val="a8"/>
            </w:pPr>
            <w:r>
              <w:t>24.11.2016</w:t>
            </w:r>
          </w:p>
        </w:tc>
      </w:tr>
      <w:tr w:rsidR="00EF07A3" w:rsidRPr="006E1B3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3C5C39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EF07A3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EF07A3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E1B38" w:rsidRDefault="006E1B38" w:rsidP="00EF07A3">
            <w:pPr>
              <w:pStyle w:val="a8"/>
              <w:rPr>
                <w:vertAlign w:val="superscript"/>
              </w:rPr>
            </w:pPr>
            <w:r w:rsidRPr="006E1B3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84FE4" w:rsidP="004E51DC">
            <w:pPr>
              <w:pStyle w:val="a8"/>
            </w:pPr>
            <w:r>
              <w:t>Рачина Валентина Васильевна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84FE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4FE4" w:rsidRPr="00884FE4" w:rsidRDefault="00884FE4" w:rsidP="00EF07A3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4FE4" w:rsidRPr="00884FE4" w:rsidRDefault="00884FE4" w:rsidP="00EF07A3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4FE4" w:rsidRPr="00884FE4" w:rsidRDefault="00884FE4" w:rsidP="00EF07A3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4FE4" w:rsidRPr="00884FE4" w:rsidRDefault="00884FE4" w:rsidP="00EF07A3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FE4" w:rsidRPr="00884FE4" w:rsidRDefault="00884FE4" w:rsidP="004E51DC">
            <w:pPr>
              <w:pStyle w:val="a8"/>
            </w:pPr>
          </w:p>
        </w:tc>
      </w:tr>
      <w:tr w:rsidR="00884FE4" w:rsidRPr="00884FE4" w:rsidTr="00884FE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4FE4" w:rsidRPr="00884FE4" w:rsidRDefault="00884FE4" w:rsidP="00EF07A3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84FE4" w:rsidRPr="00884FE4" w:rsidRDefault="00884FE4" w:rsidP="004E51DC">
            <w:pPr>
              <w:pStyle w:val="a8"/>
              <w:rPr>
                <w:vertAlign w:val="superscript"/>
              </w:rPr>
            </w:pPr>
            <w:r w:rsidRPr="00884FE4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38" w:rsidRDefault="006E1B38" w:rsidP="0076042D">
      <w:pPr>
        <w:pStyle w:val="a9"/>
      </w:pPr>
      <w:r>
        <w:separator/>
      </w:r>
    </w:p>
  </w:endnote>
  <w:endnote w:type="continuationSeparator" w:id="0">
    <w:p w:rsidR="006E1B38" w:rsidRDefault="006E1B3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84FE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2620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2620E" w:rsidRPr="00C31869">
            <w:rPr>
              <w:rStyle w:val="ad"/>
              <w:sz w:val="20"/>
              <w:szCs w:val="20"/>
            </w:rPr>
            <w:fldChar w:fldCharType="separate"/>
          </w:r>
          <w:r w:rsidR="00884FE4">
            <w:rPr>
              <w:rStyle w:val="ad"/>
              <w:noProof/>
              <w:sz w:val="20"/>
              <w:szCs w:val="20"/>
            </w:rPr>
            <w:t>1</w:t>
          </w:r>
          <w:r w:rsidR="0082620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84FE4" w:rsidRPr="00884FE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38" w:rsidRDefault="006E1B38" w:rsidP="0076042D">
      <w:pPr>
        <w:pStyle w:val="a9"/>
      </w:pPr>
      <w:r>
        <w:separator/>
      </w:r>
    </w:p>
  </w:footnote>
  <w:footnote w:type="continuationSeparator" w:id="0">
    <w:p w:rsidR="006E1B38" w:rsidRDefault="006E1B3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218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0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7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2878890EB074C0D9A4AA67BE4119E55"/>
    <w:docVar w:name="rm_id" w:val="158"/>
    <w:docVar w:name="rm_name" w:val="                                          "/>
    <w:docVar w:name="rm_number" w:val=" 11091/027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024314"/>
    <w:rsid w:val="000024F1"/>
    <w:rsid w:val="00022A19"/>
    <w:rsid w:val="00024314"/>
    <w:rsid w:val="0002548D"/>
    <w:rsid w:val="00025683"/>
    <w:rsid w:val="00046815"/>
    <w:rsid w:val="000538F5"/>
    <w:rsid w:val="0005566C"/>
    <w:rsid w:val="000860ED"/>
    <w:rsid w:val="000905BE"/>
    <w:rsid w:val="000D1F5B"/>
    <w:rsid w:val="000E3CA9"/>
    <w:rsid w:val="00110025"/>
    <w:rsid w:val="001429B1"/>
    <w:rsid w:val="00145419"/>
    <w:rsid w:val="001456F8"/>
    <w:rsid w:val="00156077"/>
    <w:rsid w:val="0015635F"/>
    <w:rsid w:val="001607C8"/>
    <w:rsid w:val="001F4D8D"/>
    <w:rsid w:val="00215FF8"/>
    <w:rsid w:val="00232C8F"/>
    <w:rsid w:val="00234932"/>
    <w:rsid w:val="00244615"/>
    <w:rsid w:val="002732DB"/>
    <w:rsid w:val="00275C7F"/>
    <w:rsid w:val="00285E3D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1459D"/>
    <w:rsid w:val="00444410"/>
    <w:rsid w:val="00481C22"/>
    <w:rsid w:val="0048739D"/>
    <w:rsid w:val="004A47AD"/>
    <w:rsid w:val="004C4DB2"/>
    <w:rsid w:val="004E51DC"/>
    <w:rsid w:val="004E5FB2"/>
    <w:rsid w:val="00510595"/>
    <w:rsid w:val="00563E94"/>
    <w:rsid w:val="00576095"/>
    <w:rsid w:val="0058624F"/>
    <w:rsid w:val="005A3A36"/>
    <w:rsid w:val="005B1480"/>
    <w:rsid w:val="005B466C"/>
    <w:rsid w:val="005B7FE8"/>
    <w:rsid w:val="005C0A9A"/>
    <w:rsid w:val="005F6B08"/>
    <w:rsid w:val="006173CA"/>
    <w:rsid w:val="00635359"/>
    <w:rsid w:val="00640536"/>
    <w:rsid w:val="0069682B"/>
    <w:rsid w:val="006C28B3"/>
    <w:rsid w:val="006E1B38"/>
    <w:rsid w:val="007049EB"/>
    <w:rsid w:val="00710271"/>
    <w:rsid w:val="00717C9F"/>
    <w:rsid w:val="00745D40"/>
    <w:rsid w:val="007462E1"/>
    <w:rsid w:val="0076042D"/>
    <w:rsid w:val="007657D5"/>
    <w:rsid w:val="00776AA2"/>
    <w:rsid w:val="00781936"/>
    <w:rsid w:val="007A4C5E"/>
    <w:rsid w:val="007C30AA"/>
    <w:rsid w:val="007D1852"/>
    <w:rsid w:val="007D2CEA"/>
    <w:rsid w:val="0082620E"/>
    <w:rsid w:val="00835248"/>
    <w:rsid w:val="00875804"/>
    <w:rsid w:val="00883461"/>
    <w:rsid w:val="00884FE4"/>
    <w:rsid w:val="008E68DE"/>
    <w:rsid w:val="008E70C1"/>
    <w:rsid w:val="0090588D"/>
    <w:rsid w:val="0092778A"/>
    <w:rsid w:val="00967790"/>
    <w:rsid w:val="0098630F"/>
    <w:rsid w:val="009C551C"/>
    <w:rsid w:val="009E26D2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607FF"/>
    <w:rsid w:val="00B67B43"/>
    <w:rsid w:val="00BA5029"/>
    <w:rsid w:val="00BC25BC"/>
    <w:rsid w:val="00BC2F3C"/>
    <w:rsid w:val="00C02721"/>
    <w:rsid w:val="00C03F4A"/>
    <w:rsid w:val="00C31869"/>
    <w:rsid w:val="00C339E5"/>
    <w:rsid w:val="00C424E4"/>
    <w:rsid w:val="00C6031D"/>
    <w:rsid w:val="00CE3307"/>
    <w:rsid w:val="00D76DF8"/>
    <w:rsid w:val="00DB1272"/>
    <w:rsid w:val="00DB5302"/>
    <w:rsid w:val="00DC0757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5345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2016-11-24T11:26:00Z</dcterms:created>
  <dcterms:modified xsi:type="dcterms:W3CDTF">2016-11-25T06:23:00Z</dcterms:modified>
</cp:coreProperties>
</file>